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Cornwall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Cornwall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Cornwall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Cornwall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Cornwall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Cornwall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Cornwall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Cornwall is estimated to be </w:t>
      </w:r>
      <w:r w:rsidRPr="00773DF7">
        <w:rPr>
          <w:rFonts w:ascii="Libre Franklin Light" w:eastAsia="Times New Roman" w:hAnsi="Libre Franklin Light" w:cs="Calibri Light"/>
          <w:b/>
          <w:bCs/>
          <w:color w:val="C45911" w:themeColor="accent2" w:themeShade="BF"/>
        </w:rPr>
        <w:t xml:space="preserve">£6,465,476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Cornwall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Cornwall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Cornwall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Cornwall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rnwa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Cornwall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rnwa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Cornwall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Cornwall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rnwa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Cornwall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Cornwall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Cornwall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Cornwall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Cornwall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Cornwall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£6,465,476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Cornwall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£105,312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£2,177,911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£156,018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£43,880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£80,447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£3,901,908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£6,465,476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Cornwall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Cornwall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Cornwall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Cornwall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Cornwall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Cornwall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Cornwall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Cornwall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Cornwall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Cornwall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Cornwall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Cornwall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D3ED8F2-5AB6-46EB-8E08-2335B1C2496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